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F82D31" w14:textId="455B1F9A" w:rsidR="002924F3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697E4F">
        <w:rPr>
          <w:rFonts w:cs="Arial"/>
          <w:b/>
          <w:sz w:val="24"/>
          <w:szCs w:val="24"/>
        </w:rPr>
        <w:t>102</w:t>
      </w:r>
      <w:r>
        <w:rPr>
          <w:b/>
          <w:i/>
          <w:sz w:val="28"/>
        </w:rPr>
        <w:tab/>
        <w:t>R5-2</w:t>
      </w:r>
      <w:r w:rsidR="00697E4F">
        <w:rPr>
          <w:b/>
          <w:i/>
          <w:sz w:val="28"/>
        </w:rPr>
        <w:t>4</w:t>
      </w:r>
      <w:r w:rsidR="00160EFA">
        <w:rPr>
          <w:b/>
          <w:i/>
          <w:sz w:val="28"/>
        </w:rPr>
        <w:t>0</w:t>
      </w:r>
      <w:r w:rsidR="006D2AB9">
        <w:rPr>
          <w:b/>
          <w:i/>
          <w:sz w:val="28"/>
        </w:rPr>
        <w:t>524</w:t>
      </w:r>
    </w:p>
    <w:p w14:paraId="7E8EEC9B" w14:textId="77777777" w:rsidR="00697E4F" w:rsidRDefault="00697E4F" w:rsidP="00697E4F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>
        <w:rPr>
          <w:rFonts w:ascii="Arial" w:hAnsi="Arial" w:cs="Arial"/>
          <w:b/>
          <w:bCs/>
          <w:sz w:val="24"/>
          <w:lang w:val="it-IT"/>
        </w:rPr>
        <w:t>Athens, Greece, 26 February</w:t>
      </w:r>
      <w:r w:rsidRPr="008A05EC">
        <w:rPr>
          <w:rFonts w:ascii="Arial" w:hAnsi="Arial" w:cs="Arial"/>
          <w:b/>
          <w:bCs/>
          <w:sz w:val="24"/>
          <w:lang w:val="it-IT"/>
        </w:rPr>
        <w:t xml:space="preserve"> – </w:t>
      </w:r>
      <w:r>
        <w:rPr>
          <w:rFonts w:ascii="Arial" w:hAnsi="Arial" w:cs="Arial"/>
          <w:b/>
          <w:bCs/>
          <w:sz w:val="24"/>
          <w:lang w:val="it-IT"/>
        </w:rPr>
        <w:t>1</w:t>
      </w:r>
      <w:r w:rsidRPr="008A05EC">
        <w:rPr>
          <w:rFonts w:ascii="Arial" w:hAnsi="Arial" w:cs="Arial"/>
          <w:b/>
          <w:bCs/>
          <w:sz w:val="24"/>
          <w:lang w:val="it-IT"/>
        </w:rPr>
        <w:t> </w:t>
      </w:r>
      <w:r>
        <w:rPr>
          <w:rFonts w:ascii="Arial" w:hAnsi="Arial" w:cs="Arial"/>
          <w:b/>
          <w:bCs/>
          <w:sz w:val="24"/>
          <w:lang w:val="it-IT"/>
        </w:rPr>
        <w:t>March</w:t>
      </w:r>
      <w:r w:rsidRPr="008A05EC">
        <w:rPr>
          <w:rFonts w:ascii="Arial" w:hAnsi="Arial" w:cs="Arial"/>
          <w:b/>
          <w:bCs/>
          <w:sz w:val="24"/>
          <w:lang w:val="it-IT"/>
        </w:rPr>
        <w:t xml:space="preserve"> 202</w:t>
      </w:r>
      <w:r>
        <w:rPr>
          <w:rFonts w:ascii="Arial" w:hAnsi="Arial" w:cs="Arial"/>
          <w:b/>
          <w:bCs/>
          <w:sz w:val="24"/>
          <w:lang w:val="it-IT"/>
        </w:rPr>
        <w:t>4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2924F3" w14:paraId="48CB0BF3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FB1114" w14:textId="77777777" w:rsidR="002924F3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7</w:t>
            </w:r>
            <w:r>
              <w:rPr>
                <w:i/>
                <w:sz w:val="14"/>
              </w:rPr>
              <w:t>.0</w:t>
            </w:r>
          </w:p>
        </w:tc>
      </w:tr>
      <w:tr w:rsidR="002924F3" w14:paraId="0F578A8C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4165" w14:textId="77777777" w:rsidR="002924F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2924F3" w14:paraId="6A4ED2B3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2C6AE1F2" w14:textId="77777777" w:rsidR="002924F3" w:rsidRDefault="002924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1B6AC686" w14:textId="77777777" w:rsidR="002924F3" w:rsidRDefault="002924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24F3" w14:paraId="539167C9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F61CED" w14:textId="77777777" w:rsidR="002924F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C0B2A0" w14:textId="0A7522BB" w:rsidR="002924F3" w:rsidRDefault="00851B12">
            <w:pPr>
              <w:pStyle w:val="CRCoverPage"/>
              <w:spacing w:after="0"/>
              <w:ind w:left="100"/>
            </w:pPr>
            <w:r w:rsidRPr="00851B12">
              <w:t>PRD21 CDS: NR CA PC3 FR1 CA_n66A-n71A-n77(2A) and CA_n66A-n71A-n78(2A) fallbacks and BCSs</w:t>
            </w:r>
          </w:p>
        </w:tc>
      </w:tr>
      <w:tr w:rsidR="002924F3" w14:paraId="38C5ED68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0C4764B0" w14:textId="77777777" w:rsidR="002924F3" w:rsidRDefault="002924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29EE5F2C" w14:textId="77777777" w:rsidR="002924F3" w:rsidRDefault="002924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24F3" w14:paraId="4AAC1D06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318121" w14:textId="77777777" w:rsidR="002924F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32339A5E" w14:textId="71021215" w:rsidR="002924F3" w:rsidRDefault="00697E4F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00B5D7A7" w14:textId="77777777" w:rsidR="002924F3" w:rsidRDefault="002924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B1ECA6D" w14:textId="77777777" w:rsidR="002924F3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8B09C" w14:textId="593501E4" w:rsidR="002924F3" w:rsidRDefault="00697E4F">
            <w:pPr>
              <w:pStyle w:val="CRCoverPage"/>
              <w:spacing w:after="0"/>
              <w:ind w:left="100"/>
            </w:pPr>
            <w:r w:rsidRPr="008C2C74">
              <w:rPr>
                <w:noProof/>
              </w:rPr>
              <w:fldChar w:fldCharType="begin"/>
            </w:r>
            <w:r w:rsidRPr="008C2C74">
              <w:rPr>
                <w:noProof/>
              </w:rPr>
              <w:instrText xml:space="preserve"> DOCPROPERTY  ResDate  \* MERGEFORMAT </w:instrText>
            </w:r>
            <w:r w:rsidRPr="008C2C74">
              <w:rPr>
                <w:noProof/>
              </w:rPr>
              <w:fldChar w:fldCharType="separate"/>
            </w:r>
            <w:r w:rsidRPr="008C2C74">
              <w:rPr>
                <w:noProof/>
              </w:rPr>
              <w:t>202</w:t>
            </w:r>
            <w:r>
              <w:rPr>
                <w:noProof/>
              </w:rPr>
              <w:t>4</w:t>
            </w:r>
            <w:r w:rsidRPr="008C2C74">
              <w:rPr>
                <w:noProof/>
              </w:rPr>
              <w:t>-</w:t>
            </w:r>
            <w:r>
              <w:rPr>
                <w:noProof/>
              </w:rPr>
              <w:t>02</w:t>
            </w:r>
            <w:r w:rsidRPr="008C2C74">
              <w:rPr>
                <w:noProof/>
              </w:rPr>
              <w:t>-</w:t>
            </w:r>
            <w:r w:rsidRPr="008C2C74">
              <w:rPr>
                <w:noProof/>
              </w:rPr>
              <w:fldChar w:fldCharType="end"/>
            </w:r>
            <w:r>
              <w:rPr>
                <w:noProof/>
              </w:rPr>
              <w:t>29</w:t>
            </w:r>
          </w:p>
        </w:tc>
      </w:tr>
    </w:tbl>
    <w:p w14:paraId="47E24C8A" w14:textId="77777777" w:rsidR="002924F3" w:rsidRDefault="002924F3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2924F3" w14:paraId="2B697534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F9F3069" w14:textId="77777777" w:rsidR="002924F3" w:rsidRDefault="002924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91103AA" w14:textId="77777777" w:rsidR="002924F3" w:rsidRDefault="002924F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C64A3B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2E1A7920" w14:textId="77777777" w:rsidR="002924F3" w:rsidRDefault="002924F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A5833C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0A880FF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924F3" w14:paraId="09E4CD68" w14:textId="77777777">
        <w:tc>
          <w:tcPr>
            <w:tcW w:w="2226" w:type="dxa"/>
            <w:tcBorders>
              <w:left w:val="single" w:sz="4" w:space="0" w:color="auto"/>
            </w:tcBorders>
          </w:tcPr>
          <w:p w14:paraId="07C21912" w14:textId="77777777" w:rsidR="002924F3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3C487E76" w14:textId="77777777" w:rsidR="002924F3" w:rsidRDefault="00000000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28542D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5A321DFC" w14:textId="77777777" w:rsidR="002924F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B52C01" w14:textId="619668A2" w:rsidR="002924F3" w:rsidRDefault="00697E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660BEF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924F3" w14:paraId="2542C2AC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9A8D2BE" w14:textId="77777777" w:rsidR="002924F3" w:rsidRDefault="002924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CA99332" w14:textId="77777777" w:rsidR="002924F3" w:rsidRDefault="00000000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80CCA4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378380" w14:textId="77777777" w:rsidR="002924F3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BC89C2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FDC386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924F3" w14:paraId="752361A4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D3315E8" w14:textId="77777777" w:rsidR="002924F3" w:rsidRDefault="002924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7BDC1B73" w14:textId="77777777" w:rsidR="002924F3" w:rsidRDefault="002924F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16177E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58901B68" w14:textId="77777777" w:rsidR="002924F3" w:rsidRDefault="002924F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784E6F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165B025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924F3" w14:paraId="4AFD1917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965C77D" w14:textId="77777777" w:rsidR="002924F3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0A2EA72" w14:textId="77777777" w:rsidR="002924F3" w:rsidRDefault="00000000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08B756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6E2041" w14:textId="77777777" w:rsidR="002924F3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D843ED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B29B4F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924F3" w14:paraId="6E6E1080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AB856B4" w14:textId="77777777" w:rsidR="002924F3" w:rsidRDefault="002924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CE31EF1" w14:textId="77777777" w:rsidR="002924F3" w:rsidRDefault="00000000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26DE70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305531" w14:textId="77777777" w:rsidR="002924F3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40FEDC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7E1165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924F3" w14:paraId="0556F140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F7C0347" w14:textId="77777777" w:rsidR="002924F3" w:rsidRDefault="002924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396692D" w14:textId="77777777" w:rsidR="002924F3" w:rsidRDefault="00000000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4DA788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20F17C" w14:textId="77777777" w:rsidR="002924F3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DCFD29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E8E2F0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924F3" w14:paraId="06C068B2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371D27A" w14:textId="77777777" w:rsidR="002924F3" w:rsidRDefault="002924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0A4954B" w14:textId="77777777" w:rsidR="002924F3" w:rsidRDefault="00000000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004B90" w14:textId="623902C4" w:rsidR="002924F3" w:rsidRDefault="00697E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5FD41E" w14:textId="77777777" w:rsidR="002924F3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593FAB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EC4282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924F3" w14:paraId="488DEC80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E7D249F" w14:textId="77777777" w:rsidR="002924F3" w:rsidRDefault="002924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41F2A4D4" w14:textId="77777777" w:rsidR="002924F3" w:rsidRDefault="002924F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AA3448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60A46AC6" w14:textId="77777777" w:rsidR="002924F3" w:rsidRDefault="002924F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A105BF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26645BB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924F3" w14:paraId="7D648707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7B6D4FA" w14:textId="77777777" w:rsidR="002924F3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C153292" w14:textId="77777777" w:rsidR="002924F3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41C3E9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059651" w14:textId="77777777" w:rsidR="002924F3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645EA5" w14:textId="402BF2F8" w:rsidR="002924F3" w:rsidRDefault="00697E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8FA2C8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924F3" w14:paraId="411C4D29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49D1679" w14:textId="77777777" w:rsidR="002924F3" w:rsidRDefault="002924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973EE68" w14:textId="77777777" w:rsidR="002924F3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8DEC71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B46AAB" w14:textId="77777777" w:rsidR="002924F3" w:rsidRDefault="00000000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6CDDC3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847229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924F3" w14:paraId="48A1375F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5C8F58F" w14:textId="77777777" w:rsidR="002924F3" w:rsidRDefault="002924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39815CB8" w14:textId="77777777" w:rsidR="002924F3" w:rsidRDefault="002924F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32CEDCBB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44F6BC43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924F3" w14:paraId="15B07BC5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BD619F7" w14:textId="77777777" w:rsidR="002924F3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0FAF0C7F" w14:textId="77777777" w:rsidR="002924F3" w:rsidRDefault="002924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497F300A" w14:textId="77777777" w:rsidR="002924F3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6AB21257" w14:textId="095EB770" w:rsidR="00697E4F" w:rsidRDefault="00851B12" w:rsidP="00697E4F">
            <w:pPr>
              <w:pStyle w:val="CRCoverPage"/>
              <w:spacing w:after="0"/>
            </w:pPr>
            <w:r w:rsidRPr="00851B12">
              <w:t xml:space="preserve">CA_n66A-n71A BCS4and5 </w:t>
            </w:r>
            <w:r w:rsidR="00697E4F">
              <w:t>/ -</w:t>
            </w:r>
          </w:p>
          <w:p w14:paraId="4C76839F" w14:textId="206B325C" w:rsidR="00697E4F" w:rsidRDefault="00851B12" w:rsidP="00697E4F">
            <w:pPr>
              <w:pStyle w:val="CRCoverPage"/>
              <w:spacing w:after="0"/>
            </w:pPr>
            <w:r w:rsidRPr="00851B12">
              <w:t xml:space="preserve">CA_n66A-n71A BCS4and5 </w:t>
            </w:r>
            <w:r w:rsidR="00697E4F">
              <w:t xml:space="preserve">/ </w:t>
            </w:r>
            <w:r w:rsidR="00697E4F" w:rsidRPr="00EB5614">
              <w:t>CA_n</w:t>
            </w:r>
            <w:r w:rsidR="00697E4F">
              <w:t>66</w:t>
            </w:r>
            <w:r w:rsidR="00697E4F" w:rsidRPr="00EB5614">
              <w:t>A-n</w:t>
            </w:r>
            <w:r w:rsidR="00697E4F">
              <w:t>71</w:t>
            </w:r>
            <w:r w:rsidR="00697E4F" w:rsidRPr="00EB5614">
              <w:t>A</w:t>
            </w:r>
          </w:p>
          <w:p w14:paraId="79A459CD" w14:textId="06ED10EB" w:rsidR="00697E4F" w:rsidRDefault="00851B12" w:rsidP="00697E4F">
            <w:pPr>
              <w:pStyle w:val="CRCoverPage"/>
              <w:spacing w:after="0"/>
            </w:pPr>
            <w:r w:rsidRPr="00851B12">
              <w:t xml:space="preserve">CA_n66A-n71A-n77A </w:t>
            </w:r>
            <w:r w:rsidR="00697E4F">
              <w:t xml:space="preserve">/ </w:t>
            </w:r>
            <w:r w:rsidRPr="00851B12">
              <w:t>CA_n66A-n71A</w:t>
            </w:r>
          </w:p>
          <w:p w14:paraId="31161505" w14:textId="2111AA0C" w:rsidR="00697E4F" w:rsidRDefault="00851B12" w:rsidP="00697E4F">
            <w:pPr>
              <w:pStyle w:val="CRCoverPage"/>
              <w:spacing w:after="0"/>
            </w:pPr>
            <w:r w:rsidRPr="00851B12">
              <w:t xml:space="preserve">CA_n66A-n71A-n77A </w:t>
            </w:r>
            <w:r w:rsidR="00697E4F">
              <w:t xml:space="preserve">/ </w:t>
            </w:r>
            <w:r w:rsidR="00697E4F" w:rsidRPr="00EB5614">
              <w:t>CA_n</w:t>
            </w:r>
            <w:r>
              <w:t>66</w:t>
            </w:r>
            <w:r w:rsidR="00697E4F" w:rsidRPr="00EB5614">
              <w:t>A-n77A</w:t>
            </w:r>
          </w:p>
          <w:p w14:paraId="37312AEC" w14:textId="1AA7B381" w:rsidR="00697E4F" w:rsidRDefault="00851B12" w:rsidP="00697E4F">
            <w:pPr>
              <w:pStyle w:val="CRCoverPage"/>
              <w:spacing w:after="0"/>
            </w:pPr>
            <w:r w:rsidRPr="00851B12">
              <w:t xml:space="preserve">CA_n66A-n71A-n77A </w:t>
            </w:r>
            <w:r w:rsidR="00697E4F">
              <w:t xml:space="preserve">/ </w:t>
            </w:r>
            <w:r w:rsidRPr="00EB5614">
              <w:t>CA_n</w:t>
            </w:r>
            <w:r>
              <w:t>71</w:t>
            </w:r>
            <w:r w:rsidRPr="00EB5614">
              <w:t>A-n77A</w:t>
            </w:r>
          </w:p>
          <w:p w14:paraId="74486BDC" w14:textId="75F12F82" w:rsidR="00697E4F" w:rsidRDefault="00851B12" w:rsidP="00697E4F">
            <w:pPr>
              <w:pStyle w:val="CRCoverPage"/>
              <w:spacing w:after="0"/>
            </w:pPr>
            <w:r w:rsidRPr="00851B12">
              <w:t xml:space="preserve">CA_n66A-n71A-n77A BCS4and5 </w:t>
            </w:r>
            <w:r w:rsidR="00697E4F">
              <w:t xml:space="preserve">/ </w:t>
            </w:r>
            <w:r>
              <w:t>-</w:t>
            </w:r>
          </w:p>
          <w:p w14:paraId="195EC5BE" w14:textId="271691AB" w:rsidR="00697E4F" w:rsidRDefault="00851B12" w:rsidP="00697E4F">
            <w:pPr>
              <w:pStyle w:val="CRCoverPage"/>
              <w:spacing w:after="0"/>
            </w:pPr>
            <w:r w:rsidRPr="00851B12">
              <w:t xml:space="preserve">CA_n66A-n71A-n77A BCS4and5 </w:t>
            </w:r>
            <w:r w:rsidR="00697E4F">
              <w:t xml:space="preserve">/ </w:t>
            </w:r>
            <w:r w:rsidRPr="00851B12">
              <w:t>CA_n66A-n71A</w:t>
            </w:r>
          </w:p>
          <w:p w14:paraId="2CBBFF83" w14:textId="051C85DB" w:rsidR="002924F3" w:rsidRDefault="00851B12" w:rsidP="00697E4F">
            <w:pPr>
              <w:pStyle w:val="CRCoverPage"/>
              <w:spacing w:after="0"/>
            </w:pPr>
            <w:r w:rsidRPr="00851B12">
              <w:t xml:space="preserve">CA_n66A-n71A-n77A BCS4and5 </w:t>
            </w:r>
            <w:r w:rsidR="00697E4F">
              <w:t xml:space="preserve">/ </w:t>
            </w:r>
            <w:r w:rsidRPr="00EB5614">
              <w:t>CA_n</w:t>
            </w:r>
            <w:r>
              <w:t>66</w:t>
            </w:r>
            <w:r w:rsidRPr="00EB5614">
              <w:t>A-n77A</w:t>
            </w:r>
          </w:p>
          <w:p w14:paraId="4C90ABB6" w14:textId="77777777" w:rsidR="00851B12" w:rsidRDefault="00851B12" w:rsidP="00697E4F">
            <w:pPr>
              <w:pStyle w:val="CRCoverPage"/>
              <w:spacing w:after="0"/>
            </w:pPr>
            <w:r w:rsidRPr="00851B12">
              <w:t>CA_n66A-n71A-n77A BCS4and5</w:t>
            </w:r>
            <w:r>
              <w:t xml:space="preserve"> / </w:t>
            </w:r>
            <w:r w:rsidRPr="00EB5614">
              <w:t>CA_n</w:t>
            </w:r>
            <w:r>
              <w:t>71</w:t>
            </w:r>
            <w:r w:rsidRPr="00EB5614">
              <w:t>A-n77A</w:t>
            </w:r>
          </w:p>
          <w:p w14:paraId="1C1DBC56" w14:textId="6D341121" w:rsidR="00851B12" w:rsidRDefault="00851B12" w:rsidP="00851B12">
            <w:pPr>
              <w:pStyle w:val="CRCoverPage"/>
              <w:spacing w:after="0"/>
            </w:pPr>
            <w:r w:rsidRPr="00851B12">
              <w:t>CA_n66A-n71A-n77(2A) BCS4and5</w:t>
            </w:r>
            <w:r>
              <w:t xml:space="preserve"> / -</w:t>
            </w:r>
          </w:p>
          <w:p w14:paraId="3BCEF4A0" w14:textId="3CDB6722" w:rsidR="00851B12" w:rsidRDefault="00851B12" w:rsidP="00851B12">
            <w:pPr>
              <w:pStyle w:val="CRCoverPage"/>
              <w:spacing w:after="0"/>
            </w:pPr>
            <w:r w:rsidRPr="00851B12">
              <w:t>CA_n66A-n71A-n77(2A) BCS4and5</w:t>
            </w:r>
            <w:r>
              <w:t xml:space="preserve"> / </w:t>
            </w:r>
            <w:r w:rsidRPr="00851B12">
              <w:t>CA_n66A-n71A</w:t>
            </w:r>
          </w:p>
          <w:p w14:paraId="0D8B7F9C" w14:textId="506D63FC" w:rsidR="00851B12" w:rsidRDefault="00851B12" w:rsidP="00851B12">
            <w:pPr>
              <w:pStyle w:val="CRCoverPage"/>
              <w:spacing w:after="0"/>
            </w:pPr>
            <w:r w:rsidRPr="00851B12">
              <w:t>CA_n66A-n71A-n77(2A) BCS4and5</w:t>
            </w:r>
            <w:r>
              <w:t xml:space="preserve"> / </w:t>
            </w:r>
            <w:r w:rsidRPr="00EB5614">
              <w:t>CA_n</w:t>
            </w:r>
            <w:r>
              <w:t>66</w:t>
            </w:r>
            <w:r w:rsidRPr="00EB5614">
              <w:t>A-n77A</w:t>
            </w:r>
          </w:p>
          <w:p w14:paraId="3BAB4336" w14:textId="6F34AEB7" w:rsidR="00851B12" w:rsidRDefault="00851B12" w:rsidP="00851B12">
            <w:pPr>
              <w:pStyle w:val="CRCoverPage"/>
              <w:spacing w:after="0"/>
            </w:pPr>
            <w:r w:rsidRPr="00851B12">
              <w:t>CA_n66A-n71A-n77(2A) BCS4and5</w:t>
            </w:r>
            <w:r>
              <w:t xml:space="preserve"> / </w:t>
            </w:r>
            <w:r w:rsidRPr="00EB5614">
              <w:t>CA_n</w:t>
            </w:r>
            <w:r>
              <w:t>71</w:t>
            </w:r>
            <w:r w:rsidRPr="00EB5614">
              <w:t>A-n77A</w:t>
            </w:r>
          </w:p>
          <w:p w14:paraId="50710D72" w14:textId="44222BF3" w:rsidR="00851B12" w:rsidRDefault="00851B12" w:rsidP="00697E4F">
            <w:pPr>
              <w:pStyle w:val="CRCoverPage"/>
              <w:spacing w:after="0"/>
            </w:pPr>
            <w:r w:rsidRPr="00851B12">
              <w:t>CA_n71A-n77(2A)</w:t>
            </w:r>
            <w:r>
              <w:t xml:space="preserve"> / -</w:t>
            </w:r>
          </w:p>
          <w:p w14:paraId="2F00AEFC" w14:textId="73C0F6F7" w:rsidR="00851B12" w:rsidRDefault="00851B12" w:rsidP="00697E4F">
            <w:pPr>
              <w:pStyle w:val="CRCoverPage"/>
              <w:spacing w:after="0"/>
            </w:pPr>
            <w:r w:rsidRPr="00851B12">
              <w:t>CA_n71A-n77(2A)</w:t>
            </w:r>
            <w:r>
              <w:t xml:space="preserve"> / </w:t>
            </w:r>
            <w:r w:rsidRPr="00851B12">
              <w:t>CA_n71A-n77A</w:t>
            </w:r>
          </w:p>
          <w:p w14:paraId="4AD5E09B" w14:textId="57E3D582" w:rsidR="00851B12" w:rsidRDefault="00851B12" w:rsidP="00697E4F">
            <w:pPr>
              <w:pStyle w:val="CRCoverPage"/>
              <w:spacing w:after="0"/>
            </w:pPr>
            <w:r w:rsidRPr="00851B12">
              <w:t>CA_n71A-n77(2A) BCS4and5</w:t>
            </w:r>
            <w:r>
              <w:t xml:space="preserve"> / -</w:t>
            </w:r>
          </w:p>
          <w:p w14:paraId="70910A41" w14:textId="71CAC474" w:rsidR="00851B12" w:rsidRDefault="00851B12" w:rsidP="00697E4F">
            <w:pPr>
              <w:pStyle w:val="CRCoverPage"/>
              <w:spacing w:after="0"/>
            </w:pPr>
            <w:r w:rsidRPr="00851B12">
              <w:t>CA_n71A-n77(2A) BCS4and5</w:t>
            </w:r>
            <w:r>
              <w:t xml:space="preserve"> / </w:t>
            </w:r>
            <w:r w:rsidRPr="00851B12">
              <w:t>CA_n71A-n77A</w:t>
            </w:r>
          </w:p>
          <w:p w14:paraId="2F62C98C" w14:textId="390530F7" w:rsidR="00851B12" w:rsidRDefault="00851B12" w:rsidP="00697E4F">
            <w:pPr>
              <w:pStyle w:val="CRCoverPage"/>
              <w:spacing w:after="0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DAD87F" w14:textId="77777777" w:rsidR="002924F3" w:rsidRDefault="002924F3">
            <w:pPr>
              <w:pStyle w:val="CRCoverPage"/>
              <w:spacing w:after="0"/>
            </w:pPr>
          </w:p>
        </w:tc>
      </w:tr>
      <w:tr w:rsidR="002924F3" w14:paraId="7063FD21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E890351" w14:textId="77777777" w:rsidR="002924F3" w:rsidRDefault="002924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59511098" w14:textId="77777777" w:rsidR="002924F3" w:rsidRDefault="002924F3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5F66CB7" w14:textId="77777777" w:rsidR="002924F3" w:rsidRDefault="002924F3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29B565A0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0866FE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924F3" w14:paraId="1F4DF4CC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6F2D98B" w14:textId="77777777" w:rsidR="002924F3" w:rsidRDefault="002924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6D907B64" w14:textId="77777777" w:rsidR="002924F3" w:rsidRDefault="002924F3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5ADA999F" w14:textId="77777777" w:rsidR="002924F3" w:rsidRDefault="002924F3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4450FE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4AE3C6C9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924F3" w14:paraId="3360F076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CB4FF8B" w14:textId="77777777" w:rsidR="002924F3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16BC2B46" w14:textId="77777777" w:rsidR="002924F3" w:rsidRDefault="002924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4BD4E39C" w14:textId="77777777" w:rsidR="002924F3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2CC6F1" w14:textId="79877F07" w:rsidR="002924F3" w:rsidRDefault="00000000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</w:t>
            </w:r>
            <w:r w:rsidR="00DA61C9">
              <w:rPr>
                <w:lang w:val="en-US"/>
              </w:rPr>
              <w:t xml:space="preserve"> </w:t>
            </w:r>
            <w:r>
              <w:rPr>
                <w:lang w:val="en-US"/>
              </w:rPr>
              <w:t>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D8DB46" w14:textId="77777777" w:rsidR="002924F3" w:rsidRDefault="002924F3">
            <w:pPr>
              <w:pStyle w:val="CRCoverPage"/>
              <w:spacing w:after="0"/>
            </w:pPr>
          </w:p>
        </w:tc>
      </w:tr>
      <w:tr w:rsidR="002924F3" w14:paraId="22ED56CA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8F5A53A" w14:textId="77777777" w:rsidR="002924F3" w:rsidRDefault="002924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72D06B0C" w14:textId="77777777" w:rsidR="002924F3" w:rsidRDefault="002924F3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0A7A86A" w14:textId="77777777" w:rsidR="002924F3" w:rsidRDefault="002924F3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F4CA7D" w14:textId="77777777" w:rsidR="002924F3" w:rsidRDefault="002924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91167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062749F8" w14:textId="77777777" w:rsidR="002924F3" w:rsidRDefault="002924F3">
      <w:pPr>
        <w:pStyle w:val="CRCoverPage"/>
        <w:rPr>
          <w:lang w:val="en-US"/>
        </w:rPr>
      </w:pPr>
    </w:p>
    <w:sectPr w:rsidR="002924F3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FE1AD2" w14:textId="77777777" w:rsidR="00F2489A" w:rsidRDefault="00F2489A">
      <w:pPr>
        <w:spacing w:after="0"/>
      </w:pPr>
      <w:r>
        <w:separator/>
      </w:r>
    </w:p>
  </w:endnote>
  <w:endnote w:type="continuationSeparator" w:id="0">
    <w:p w14:paraId="35C1920B" w14:textId="77777777" w:rsidR="00F2489A" w:rsidRDefault="00F2489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80E0000" w:usb2="00000010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auto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57C3B" w14:textId="77777777" w:rsidR="002924F3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E9416C" w14:textId="77777777" w:rsidR="00F2489A" w:rsidRDefault="00F2489A">
      <w:pPr>
        <w:spacing w:after="0"/>
      </w:pPr>
      <w:r>
        <w:separator/>
      </w:r>
    </w:p>
  </w:footnote>
  <w:footnote w:type="continuationSeparator" w:id="0">
    <w:p w14:paraId="06051BC1" w14:textId="77777777" w:rsidR="00F2489A" w:rsidRDefault="00F2489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1F7F7" w14:textId="77777777" w:rsidR="002924F3" w:rsidRDefault="002924F3">
    <w:pPr>
      <w:pStyle w:val="Header"/>
    </w:pPr>
  </w:p>
  <w:p w14:paraId="45A2A468" w14:textId="77777777" w:rsidR="002924F3" w:rsidRDefault="002924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486016648">
    <w:abstractNumId w:val="3"/>
  </w:num>
  <w:num w:numId="2" w16cid:durableId="708649406">
    <w:abstractNumId w:val="5"/>
  </w:num>
  <w:num w:numId="3" w16cid:durableId="614793678">
    <w:abstractNumId w:val="1"/>
  </w:num>
  <w:num w:numId="4" w16cid:durableId="1886988123">
    <w:abstractNumId w:val="4"/>
  </w:num>
  <w:num w:numId="5" w16cid:durableId="176620102">
    <w:abstractNumId w:val="14"/>
  </w:num>
  <w:num w:numId="6" w16cid:durableId="1800682757">
    <w:abstractNumId w:val="2"/>
  </w:num>
  <w:num w:numId="7" w16cid:durableId="247464042">
    <w:abstractNumId w:val="10"/>
  </w:num>
  <w:num w:numId="8" w16cid:durableId="1723165329">
    <w:abstractNumId w:val="7"/>
  </w:num>
  <w:num w:numId="9" w16cid:durableId="1211654607">
    <w:abstractNumId w:val="13"/>
  </w:num>
  <w:num w:numId="10" w16cid:durableId="281041101">
    <w:abstractNumId w:val="15"/>
  </w:num>
  <w:num w:numId="11" w16cid:durableId="1423724000">
    <w:abstractNumId w:val="16"/>
  </w:num>
  <w:num w:numId="12" w16cid:durableId="353003122">
    <w:abstractNumId w:val="8"/>
  </w:num>
  <w:num w:numId="13" w16cid:durableId="787896118">
    <w:abstractNumId w:val="9"/>
  </w:num>
  <w:num w:numId="14" w16cid:durableId="394821132">
    <w:abstractNumId w:val="6"/>
  </w:num>
  <w:num w:numId="15" w16cid:durableId="1837106071">
    <w:abstractNumId w:val="12"/>
  </w:num>
  <w:num w:numId="16" w16cid:durableId="945651537">
    <w:abstractNumId w:val="0"/>
  </w:num>
  <w:num w:numId="17" w16cid:durableId="162288334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0EFA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4F3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07E0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A01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97E4F"/>
    <w:rsid w:val="006A12FF"/>
    <w:rsid w:val="006B79D7"/>
    <w:rsid w:val="006C54AA"/>
    <w:rsid w:val="006C6224"/>
    <w:rsid w:val="006C7B3C"/>
    <w:rsid w:val="006D15F9"/>
    <w:rsid w:val="006D2AB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7F6720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1B12"/>
    <w:rsid w:val="00855FB7"/>
    <w:rsid w:val="00857AB7"/>
    <w:rsid w:val="008603ED"/>
    <w:rsid w:val="00864103"/>
    <w:rsid w:val="00867BBA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5E9D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22D5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04FE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61C9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89A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3BE569A"/>
    <w:rsid w:val="558945CE"/>
    <w:rsid w:val="55D9478A"/>
    <w:rsid w:val="58696007"/>
    <w:rsid w:val="61054C1C"/>
    <w:rsid w:val="638E5CCA"/>
    <w:rsid w:val="6B860A46"/>
    <w:rsid w:val="700A6CD3"/>
    <w:rsid w:val="714C0EDA"/>
    <w:rsid w:val="722A18B9"/>
    <w:rsid w:val="74FB4C25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5326E9"/>
  <w15:docId w15:val="{542770B2-4AA0-41E1-9166-C571C961E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12">
    <w:name w:val="Table Grid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  <w:style w:type="paragraph" w:customStyle="1" w:styleId="Revision2">
    <w:name w:val="Revision2"/>
    <w:hidden/>
    <w:uiPriority w:val="99"/>
    <w:semiHidden/>
    <w:rPr>
      <w:rFonts w:eastAsia="Times New Roman"/>
      <w:lang w:val="en-GB" w:eastAsia="en-US"/>
    </w:rPr>
  </w:style>
  <w:style w:type="paragraph" w:styleId="Revision">
    <w:name w:val="Revision"/>
    <w:hidden/>
    <w:uiPriority w:val="99"/>
    <w:unhideWhenUsed/>
    <w:rsid w:val="00C604FE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147</Words>
  <Characters>1195</Characters>
  <Application>Microsoft Office Word</Application>
  <DocSecurity>0</DocSecurity>
  <Lines>9</Lines>
  <Paragraphs>2</Paragraphs>
  <ScaleCrop>false</ScaleCrop>
  <Company>ETSI</Company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Nokia-Tuomo Säynäjäkangas_v1</cp:lastModifiedBy>
  <cp:revision>2</cp:revision>
  <cp:lastPrinted>2020-02-05T15:54:00Z</cp:lastPrinted>
  <dcterms:created xsi:type="dcterms:W3CDTF">2024-02-27T12:19:00Z</dcterms:created>
  <dcterms:modified xsi:type="dcterms:W3CDTF">2024-02-27T12:19:00Z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74F6D633E41C4236817FA2CC52965F73</vt:lpwstr>
  </property>
  <property fmtid="{D5CDD505-2E9C-101B-9397-08002B2CF9AE}" pid="4" name="ContentTypeId">
    <vt:lpwstr>0x0101003AA7AC0C743A294CADF60F661720E3E6</vt:lpwstr>
  </property>
</Properties>
</file>